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County Durham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County Durham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County Durham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County Durham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County Durham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County Durham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40.7% </w:t>
      </w:r>
      <w:r w:rsidRPr="004747BF">
        <w:rPr>
          <w:rFonts w:ascii="Libre Franklin Light" w:eastAsia="Times New Roman" w:hAnsi="Libre Franklin Light" w:cs="Calibri Light"/>
        </w:rPr>
        <w:t xml:space="preserve">of those respondents classified as PGSI 8+ in County Durham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County Durham is estimated to be </w:t>
      </w:r>
      <w:r w:rsidRPr="00773DF7">
        <w:rPr>
          <w:rFonts w:ascii="Libre Franklin Light" w:eastAsia="Times New Roman" w:hAnsi="Libre Franklin Light" w:cs="Calibri Light"/>
          <w:b/>
          <w:bCs/>
          <w:color w:val="C45911" w:themeColor="accent2" w:themeShade="BF"/>
        </w:rPr>
        <w:t xml:space="preserve">£11,439,785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County Durham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County Durham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County Durham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County Durham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unty Dur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County Durham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unty Dur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County Durham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County Durham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unty Dur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County Durham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County Durham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County Durham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County Durham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County Durham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County Durham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£11,439,785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County Durham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£186,335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£3,853,519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£276,052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£77,640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£142,340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£6,903,899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£11,439,785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County Durham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County Durham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County Durham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County Durham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County Durham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County Durham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County Durham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County Durham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County Durham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County Durham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County Durham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County Durham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2BCDCB7-7834-4C87-AC69-D358B0C9F4A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